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FF83D" w14:textId="77777777" w:rsidR="00B7088D" w:rsidRDefault="00B7088D" w:rsidP="00B7088D">
      <w:pPr>
        <w:pStyle w:val="NoSpacing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  <w:u w:val="single"/>
        </w:rPr>
        <w:t>Gudbert</w:t>
      </w:r>
      <w:proofErr w:type="spellEnd"/>
      <w:r>
        <w:rPr>
          <w:rFonts w:cs="Times New Roman"/>
          <w:szCs w:val="24"/>
          <w:u w:val="single"/>
        </w:rPr>
        <w:t xml:space="preserve"> MESSE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49D3067D" w14:textId="77777777" w:rsidR="00B7088D" w:rsidRDefault="00B7088D" w:rsidP="00B708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3FACCA71" w14:textId="77777777" w:rsidR="00B7088D" w:rsidRDefault="00B7088D" w:rsidP="00B7088D">
      <w:pPr>
        <w:pStyle w:val="NoSpacing"/>
        <w:rPr>
          <w:rFonts w:cs="Times New Roman"/>
          <w:szCs w:val="24"/>
        </w:rPr>
      </w:pPr>
    </w:p>
    <w:p w14:paraId="62DF3381" w14:textId="77777777" w:rsidR="00B7088D" w:rsidRDefault="00B7088D" w:rsidP="00B7088D">
      <w:pPr>
        <w:pStyle w:val="NoSpacing"/>
        <w:rPr>
          <w:rFonts w:cs="Times New Roman"/>
          <w:szCs w:val="24"/>
        </w:rPr>
      </w:pPr>
    </w:p>
    <w:p w14:paraId="27C7CFA1" w14:textId="77777777" w:rsidR="00B7088D" w:rsidRDefault="00B7088D" w:rsidP="00B7088D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37751F51" w14:textId="77777777" w:rsidR="00B7088D" w:rsidRDefault="00B7088D" w:rsidP="00B7088D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233F3960" w14:textId="77777777" w:rsidR="00B7088D" w:rsidRDefault="00B7088D" w:rsidP="00B7088D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B88CE46" w14:textId="77777777" w:rsidR="00B7088D" w:rsidRDefault="00B7088D" w:rsidP="00B7088D">
      <w:pPr>
        <w:pStyle w:val="NoSpacing"/>
        <w:rPr>
          <w:rFonts w:cs="Times New Roman"/>
          <w:szCs w:val="24"/>
        </w:rPr>
      </w:pPr>
    </w:p>
    <w:p w14:paraId="5A5E2852" w14:textId="77777777" w:rsidR="00B7088D" w:rsidRDefault="00B7088D" w:rsidP="00B7088D">
      <w:pPr>
        <w:pStyle w:val="NoSpacing"/>
        <w:rPr>
          <w:rFonts w:cs="Times New Roman"/>
          <w:szCs w:val="24"/>
        </w:rPr>
      </w:pPr>
    </w:p>
    <w:p w14:paraId="693DCA46" w14:textId="77777777" w:rsidR="00B7088D" w:rsidRDefault="00B7088D" w:rsidP="00B708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October 2022</w:t>
      </w:r>
    </w:p>
    <w:p w14:paraId="1C2528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17D12" w14:textId="77777777" w:rsidR="00B7088D" w:rsidRDefault="00B7088D" w:rsidP="009139A6">
      <w:r>
        <w:separator/>
      </w:r>
    </w:p>
  </w:endnote>
  <w:endnote w:type="continuationSeparator" w:id="0">
    <w:p w14:paraId="445E2315" w14:textId="77777777" w:rsidR="00B7088D" w:rsidRDefault="00B708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C76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82AD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61B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B7BCB" w14:textId="77777777" w:rsidR="00B7088D" w:rsidRDefault="00B7088D" w:rsidP="009139A6">
      <w:r>
        <w:separator/>
      </w:r>
    </w:p>
  </w:footnote>
  <w:footnote w:type="continuationSeparator" w:id="0">
    <w:p w14:paraId="07916971" w14:textId="77777777" w:rsidR="00B7088D" w:rsidRDefault="00B708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EF1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B82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52D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88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7088D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469BA"/>
  <w15:chartTrackingRefBased/>
  <w15:docId w15:val="{9E2A96BF-7407-4A17-B387-E61C6CF1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2022-12-09T20:42:00Z</dcterms:created>
  <dcterms:modified xsi:type="dcterms:W3CDTF">2022-12-09T20:43:00Z</dcterms:modified>
</cp:coreProperties>
</file>